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D2A8D" w14:textId="77777777" w:rsidR="004C3116" w:rsidRPr="00690BA6" w:rsidRDefault="004C3116" w:rsidP="004C311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PLEIGHLEY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3663066" w14:textId="77777777" w:rsidR="004C3116" w:rsidRDefault="004C3116" w:rsidP="004C31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25B9657" w14:textId="77777777" w:rsidR="004C3116" w:rsidRDefault="004C3116" w:rsidP="004C31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A366E9" w14:textId="77777777" w:rsidR="004C3116" w:rsidRDefault="004C3116" w:rsidP="004C31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AFFAA6" w14:textId="77777777" w:rsidR="004C3116" w:rsidRDefault="004C3116" w:rsidP="004C311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332F6B7A" w14:textId="77777777" w:rsidR="004C3116" w:rsidRDefault="004C3116" w:rsidP="004C311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D3AF180" w14:textId="77777777" w:rsidR="004C3116" w:rsidRDefault="004C3116" w:rsidP="004C311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194F8E99" w14:textId="77777777" w:rsidR="004C3116" w:rsidRDefault="004C3116" w:rsidP="004C311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C1E47EB" w14:textId="77777777" w:rsidR="004C3116" w:rsidRDefault="004C3116" w:rsidP="004C311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0B9CF06" w14:textId="77777777" w:rsidR="004C3116" w:rsidRDefault="004C3116" w:rsidP="004C311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February 2021</w:t>
      </w:r>
    </w:p>
    <w:p w14:paraId="229755F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D3456" w14:textId="77777777" w:rsidR="004C3116" w:rsidRDefault="004C3116" w:rsidP="009139A6">
      <w:r>
        <w:separator/>
      </w:r>
    </w:p>
  </w:endnote>
  <w:endnote w:type="continuationSeparator" w:id="0">
    <w:p w14:paraId="5D3849F5" w14:textId="77777777" w:rsidR="004C3116" w:rsidRDefault="004C31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2E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F35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DCA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8D864" w14:textId="77777777" w:rsidR="004C3116" w:rsidRDefault="004C3116" w:rsidP="009139A6">
      <w:r>
        <w:separator/>
      </w:r>
    </w:p>
  </w:footnote>
  <w:footnote w:type="continuationSeparator" w:id="0">
    <w:p w14:paraId="53E44763" w14:textId="77777777" w:rsidR="004C3116" w:rsidRDefault="004C31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5F5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212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233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116"/>
    <w:rsid w:val="000666E0"/>
    <w:rsid w:val="002510B7"/>
    <w:rsid w:val="004C3116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3D564"/>
  <w15:chartTrackingRefBased/>
  <w15:docId w15:val="{92F1C416-4139-4C4D-8F1C-122BDB041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2021-03-26T20:52:00Z</dcterms:created>
  <dcterms:modified xsi:type="dcterms:W3CDTF">2021-03-26T20:53:00Z</dcterms:modified>
</cp:coreProperties>
</file>